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09" w:rsidRPr="008E3D48" w:rsidRDefault="00F33F09" w:rsidP="008E3D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Самоподготовка.</w:t>
      </w:r>
    </w:p>
    <w:p w:rsidR="00F33F09" w:rsidRPr="008E3D48" w:rsidRDefault="00F33F09" w:rsidP="008E3D48">
      <w:pPr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Подготовила и провела:</w:t>
      </w:r>
      <w:r>
        <w:rPr>
          <w:rFonts w:ascii="Times New Roman" w:hAnsi="Times New Roman"/>
          <w:sz w:val="28"/>
          <w:szCs w:val="28"/>
        </w:rPr>
        <w:t xml:space="preserve"> воспитатель</w:t>
      </w:r>
      <w:r w:rsidRPr="008E3D48">
        <w:rPr>
          <w:rFonts w:ascii="Times New Roman" w:hAnsi="Times New Roman"/>
          <w:sz w:val="28"/>
          <w:szCs w:val="28"/>
        </w:rPr>
        <w:t xml:space="preserve"> Курб</w:t>
      </w:r>
      <w:r>
        <w:rPr>
          <w:rFonts w:ascii="Times New Roman" w:hAnsi="Times New Roman"/>
          <w:sz w:val="28"/>
          <w:szCs w:val="28"/>
        </w:rPr>
        <w:t>атова Светлана Николаевна</w:t>
      </w:r>
      <w:r w:rsidRPr="008E3D48">
        <w:rPr>
          <w:rFonts w:ascii="Times New Roman" w:hAnsi="Times New Roman"/>
          <w:sz w:val="28"/>
          <w:szCs w:val="28"/>
        </w:rPr>
        <w:t>.</w:t>
      </w:r>
    </w:p>
    <w:p w:rsidR="00F33F09" w:rsidRPr="008E3D48" w:rsidRDefault="00F33F09" w:rsidP="008E3D48">
      <w:pPr>
        <w:rPr>
          <w:rFonts w:ascii="Times New Roman" w:hAnsi="Times New Roman"/>
          <w:sz w:val="28"/>
          <w:szCs w:val="28"/>
        </w:rPr>
      </w:pPr>
    </w:p>
    <w:p w:rsidR="00F33F09" w:rsidRPr="008E3D48" w:rsidRDefault="00F33F09" w:rsidP="008E3D48">
      <w:pPr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Цель: закрепить полученные на уроках знания; отрабатывать навык учебного поведения.</w:t>
      </w:r>
    </w:p>
    <w:p w:rsidR="00F33F09" w:rsidRPr="008E3D48" w:rsidRDefault="00F33F09" w:rsidP="008E3D48">
      <w:pPr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Задачи:</w:t>
      </w:r>
    </w:p>
    <w:p w:rsidR="00F33F09" w:rsidRPr="008E3D48" w:rsidRDefault="00F33F09" w:rsidP="008E3D4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Формирование обще учебных умений и навыков как основы для успешного овладения предметными знаниями, умениями и навыками.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а) Формирование учебно – организационных умений: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организовать свое  рабочее место;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планировать текущую работу;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понимать учебную задачу и нацеливать себя на ее выполнение;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соблюдать последовательность выполнения домашней работы в определенных временных рамках;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осуществлять самоконтроль и самоанализ учебной деятельности.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Формирование учебно-информационных умений;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учить пользоваться учебником, схемами, памятками.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в) Формирование учебно-коммуникативных умений;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развивать умение слушать, понимать сказанное однократно.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г) Формирование учебно-интеллектуальных умений;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учить анализировать учебный материал и выделять именно те задания, которые помогут выполнять домашние задания.</w:t>
      </w:r>
    </w:p>
    <w:p w:rsidR="00F33F09" w:rsidRPr="008E3D48" w:rsidRDefault="00F33F09" w:rsidP="008E3D4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Закреплять знания по предметам.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а) Совершенствовать навыки словообразования и подбора однокоренных слов;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Совершенствовать вычислительные навыки (письменные приемы умножения и деления, сложения и вычитания).</w:t>
      </w:r>
    </w:p>
    <w:p w:rsidR="00F33F09" w:rsidRPr="008E3D48" w:rsidRDefault="00F33F09" w:rsidP="008E3D48">
      <w:pPr>
        <w:ind w:left="360"/>
        <w:rPr>
          <w:rFonts w:ascii="Times New Roman" w:hAnsi="Times New Roman"/>
          <w:sz w:val="28"/>
          <w:szCs w:val="28"/>
        </w:rPr>
      </w:pPr>
    </w:p>
    <w:p w:rsidR="00F33F09" w:rsidRPr="008E3D48" w:rsidRDefault="00F33F09" w:rsidP="00C03CC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E3D48">
        <w:rPr>
          <w:rFonts w:ascii="Times New Roman" w:hAnsi="Times New Roman"/>
          <w:sz w:val="28"/>
          <w:szCs w:val="28"/>
        </w:rPr>
        <w:t>Ход самоподготовки.</w:t>
      </w:r>
    </w:p>
    <w:p w:rsidR="00F33F09" w:rsidRPr="008E3D48" w:rsidRDefault="00F33F09" w:rsidP="008E3D48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У нас присутствуют гости, поприветствуйте их.</w:t>
      </w:r>
    </w:p>
    <w:p w:rsidR="00F33F09" w:rsidRPr="008E3D48" w:rsidRDefault="00F33F09" w:rsidP="008E3D48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Организационный момент.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а) И так, друзья, внимание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Ведь прозвенел звонок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Садитесь по удобнее,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Начнем скорее самоподготовку.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Рапорт дежурного.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в) Ребята, посмотрите на доску и прочитайте слово, которое там написано (ТРУД). Как можно его расшифровать? Тетрадь, ручка, учебник, дневник. 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Все ли у вас приготовлено на парте? Нам еще понадобится карандаш. Начинаем самоподготовку.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Ребята, я рада, что мы собрались вместе.</w:t>
      </w: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Все здоровы, в хорошем настроении. У нас впереди интересная работа. Мы будем, путем выполнения домашнего задания, закреплять все то новое, что вы узнали на уроках. Откройте дневники. </w:t>
      </w:r>
    </w:p>
    <w:p w:rsidR="00F33F09" w:rsidRPr="008E3D48" w:rsidRDefault="00F33F09" w:rsidP="008E3D48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Планирование текущей работы.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– Сколько у вас завтра уроков?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По каким предметам вы имеете д/з?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Как вы распределите рабочее время? (По25 мин на предмет)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Как надо работать, чтобы выполнить все задания? (Организованно, не отвлекаться по пустякам и не мешать друг другу, быть предельно внимательными. Помните! Минута, час бережет!)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3. Постановка задач.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Перед вами стоит задача закрепить те знания, которые вы получили на уроках и подготовиться к следующему дню так, чтобы завтра на уроках чувствовать себя спокойно, уверенно и достичь новых успехов в учебе.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4.Игра «Найди пешеходов нарушителей »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-Рассмотрите внимательно картинку.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А сейчас попробуйте описать, что на ней изображено. (Что на ней изображено? (Перекресток)).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Правильно ли ведут себя участники дорожного движения, изображенные на картинке?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-Перечислите ошибки в поведении пешеходов.      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Итог. Молодцы, хорошо справились с заданием. И за одно повторили правила перехода проезжей части. 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Первым будем выполнять д/з по математике.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Послушайте веселые задачи.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* Белочка грибы сушила,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Только посчитать забыла.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Белых было 45, да еще масляток 5,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70 груздей и 33 лисички,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Очень рыженьких сестрички.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У кого ответ готов.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Сколько было всех грибов?</w:t>
      </w:r>
    </w:p>
    <w:p w:rsidR="00F33F09" w:rsidRPr="008E3D48" w:rsidRDefault="00F33F09" w:rsidP="008E3D48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Три веселые мартышки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Покупать ходили книжки.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 купили книг по 5,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Чтобы было что читать.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Только глупые мартышки 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Сосчитать не могут книжки.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Ты мартышкам помоги,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Сколько книг у них, скажи.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Молодцы, и с этим заданием вы справились.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5. Инструктаж.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-Какую тему вы проходили на уроке математике? (Письменное сложение и вычитание с переходом через разряд в пределах 1000).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Проверим ваши знания по данной теме.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  Представьте, что вы вышли из дома и пошли в школу, но случилось невероятное. Все знаки вдруг исчезли. Остались только треугольники и квадратики, в которых должны быть нарисованы эти знаки.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 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 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Подумайте внимательно. Если вы выполните задание правильно, то мы сможем вернуть все знаки на наши улицы.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Перед каждым из вас лежит листочек с заданием. Выполните его. На работу даю 1 минуту.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Миша , назови свой ответ; Назови свой знак. И т.д.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-Молодцы! С заданием справились все. И наши  дорожные знаки вернулись на свои места.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Эти знания помогут вам  безопасно ходить  в школу и из нее.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Теперь я вижу вы готовы к выполнению д/з 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Откройте дневники и уточните д/з по математике. (Деж. озвучит)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в) Откройте учебники на стр.    , найдите №     , рассмотрите задание.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Всем ли понятно задание?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г) Упр. для глаз.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д) Пальчиковая гимнастика.(1,2,3,4,5, 1,2,3,4,5 – 10 пальцев, пара рук – вот твое богатство, друг.)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е) Самостоятельная работа.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Индивидуально со слабоуспевающими; ребусы и др. доп. задания на карточках.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-Положите ручки.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ж) Взаимопроверка.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Поменяйтесь тетрадками, если есть ошибки, укажите на них. Это последний шанс их исправить.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з) Самооценка.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Попробуйте оценить свои работы, какие оценки бы вы себе поставили? Почему?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и) Итог.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-Положите тетради в учебники, а учебники уберите в парту, достаньте учебники по русскому языку.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6.  Физминутка «Две руки».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7. Приступаем к выполнению д/з по русскому языку.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Какую тему вы проходили на уроке? (Признаки предметов /прилагательное/).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На  какие вопросы отвечает имя прилагательное?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Что обозначает имя прилагательное?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Посмотрите на доску. Вы должны задать вопрос к предмету и охарактеризовать его по трем признакам: цвет, форма, вкус, не забывая ставить правильный вопрос.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Итог. Таким образом мы повторили тему , которую вы проходили на уроке.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а) Работа с дневниками.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Найдите и посмотрите что задано по русскому языку. (Озвучивает деж.)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Работа с учебниками.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в) Пальчиковая гимнастика.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 чего всегда начинаем выполнять д/з? «Со словаря».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г) Самостоятельная работа.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Индивидуальная работа со слабоуспевающими; доп. задания на карточках.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д) Самопроверка. (Проверьте свои работы, у вас есть шанс найти и устранить ошибки).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Сверяют с учебником.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и) Итог.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8. Физминутка.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9. Приступаем к выполнению д/з по чтению.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а) Подготовим наш речи двигательный аппарат к чтению.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Дыхательные упр. (А,о,у,п-п-п.)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б) Фонетические упр.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Отгадайте загадку.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Кто, угадайка,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Седая хозяйка?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Тряхнет пиринки –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Над миром пушинки.        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 xml:space="preserve">                                     (Зима)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Как зимой завывает вьюга? (У – у – у – у …)(Начинает тихо,сильнее,затихает).</w:t>
      </w:r>
      <w:bookmarkStart w:id="0" w:name="_GoBack"/>
      <w:bookmarkEnd w:id="0"/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А теперь давайте проговорим про вьюгу скороговорку.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Кручу, бурчу, свищу, верчу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Знать никого не хочу. Заверчу.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в) Откройте дневники, найдите и прочитайте д/з по чтению.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Откройте учебники и найдите нужный текст.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Это….? В тексте вам встретятся такие слова…. . Как вы их понимаете?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Прочитайте шепотом, самостоятельно.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Контрольное чтение цепочкой.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Ответы на вопросы.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10. Итог самоподготовки.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С заданием справились все. Работали быстро, слаженно, меня порадовали работы…. 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…….. Обратить внимание на…. 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- Спасибо за работу.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Мы повторили с вами и дорожные знаки и правила дор. движения. Надеюсь, теперь вы точно не попадете в неприятные ситуации на улицах и дорогах по дороге в школу и из нее.</w:t>
      </w:r>
    </w:p>
    <w:p w:rsidR="00F33F09" w:rsidRPr="008E3D48" w:rsidRDefault="00F33F09" w:rsidP="008E3D4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E3D48">
        <w:rPr>
          <w:rFonts w:ascii="Times New Roman" w:hAnsi="Times New Roman"/>
          <w:sz w:val="28"/>
          <w:szCs w:val="28"/>
        </w:rPr>
        <w:t>На этом самоподготовка закончена, уберите рабочие места, встаньте и выйдите из класса в холл.</w:t>
      </w:r>
    </w:p>
    <w:p w:rsidR="00F33F09" w:rsidRPr="008E3D48" w:rsidRDefault="00F33F09" w:rsidP="008E3D48">
      <w:pPr>
        <w:pStyle w:val="ListParagraph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33F09" w:rsidRPr="008E3D48" w:rsidRDefault="00F33F09" w:rsidP="008E3D48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sectPr w:rsidR="00F33F09" w:rsidRPr="008E3D48" w:rsidSect="00A3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497"/>
    <w:multiLevelType w:val="hybridMultilevel"/>
    <w:tmpl w:val="4414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3E0C23"/>
    <w:multiLevelType w:val="hybridMultilevel"/>
    <w:tmpl w:val="8DC2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122C47"/>
    <w:multiLevelType w:val="hybridMultilevel"/>
    <w:tmpl w:val="6AE42136"/>
    <w:lvl w:ilvl="0" w:tplc="DAF0ED48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275E9"/>
    <w:multiLevelType w:val="hybridMultilevel"/>
    <w:tmpl w:val="43404710"/>
    <w:lvl w:ilvl="0" w:tplc="21BEEE80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F7"/>
    <w:rsid w:val="0001211A"/>
    <w:rsid w:val="000A0C26"/>
    <w:rsid w:val="000A0DF7"/>
    <w:rsid w:val="000E5979"/>
    <w:rsid w:val="00121A92"/>
    <w:rsid w:val="001F72BA"/>
    <w:rsid w:val="00213D18"/>
    <w:rsid w:val="00250A3E"/>
    <w:rsid w:val="002E5C40"/>
    <w:rsid w:val="003921E3"/>
    <w:rsid w:val="003C183C"/>
    <w:rsid w:val="003C4ADB"/>
    <w:rsid w:val="00483DF2"/>
    <w:rsid w:val="00544812"/>
    <w:rsid w:val="005C4BB8"/>
    <w:rsid w:val="005C60F5"/>
    <w:rsid w:val="005D4B20"/>
    <w:rsid w:val="00623BE7"/>
    <w:rsid w:val="00695A1B"/>
    <w:rsid w:val="006A2E12"/>
    <w:rsid w:val="006E2085"/>
    <w:rsid w:val="00702606"/>
    <w:rsid w:val="00762BEE"/>
    <w:rsid w:val="00785C04"/>
    <w:rsid w:val="007F754D"/>
    <w:rsid w:val="00800E68"/>
    <w:rsid w:val="008416AE"/>
    <w:rsid w:val="0084188B"/>
    <w:rsid w:val="008E3D48"/>
    <w:rsid w:val="0090091A"/>
    <w:rsid w:val="00916BCA"/>
    <w:rsid w:val="00917693"/>
    <w:rsid w:val="009B2DA4"/>
    <w:rsid w:val="00A1643A"/>
    <w:rsid w:val="00A330F1"/>
    <w:rsid w:val="00A63576"/>
    <w:rsid w:val="00A842FC"/>
    <w:rsid w:val="00B46F97"/>
    <w:rsid w:val="00B77D10"/>
    <w:rsid w:val="00C03CC6"/>
    <w:rsid w:val="00C34E89"/>
    <w:rsid w:val="00C45694"/>
    <w:rsid w:val="00C761D3"/>
    <w:rsid w:val="00C901F7"/>
    <w:rsid w:val="00D17A57"/>
    <w:rsid w:val="00E15AAD"/>
    <w:rsid w:val="00E76D19"/>
    <w:rsid w:val="00EC1F88"/>
    <w:rsid w:val="00EE2B0A"/>
    <w:rsid w:val="00F33F09"/>
    <w:rsid w:val="00F566E0"/>
    <w:rsid w:val="00F92A86"/>
    <w:rsid w:val="00F962D9"/>
    <w:rsid w:val="00FA5008"/>
    <w:rsid w:val="00FF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0D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357</TotalTime>
  <Pages>6</Pages>
  <Words>1037</Words>
  <Characters>5912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Курбатова</dc:creator>
  <cp:keywords/>
  <dc:description/>
  <cp:lastModifiedBy>1</cp:lastModifiedBy>
  <cp:revision>6</cp:revision>
  <cp:lastPrinted>2013-12-19T21:59:00Z</cp:lastPrinted>
  <dcterms:created xsi:type="dcterms:W3CDTF">2013-12-15T16:14:00Z</dcterms:created>
  <dcterms:modified xsi:type="dcterms:W3CDTF">2017-11-29T23:07:00Z</dcterms:modified>
</cp:coreProperties>
</file>